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4F6A0611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</w:t>
      </w:r>
      <w:r w:rsidR="00791759">
        <w:rPr>
          <w:rFonts w:cs="Arial"/>
          <w:b/>
          <w:sz w:val="24"/>
          <w:szCs w:val="24"/>
        </w:rPr>
        <w:t>8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</w:t>
      </w:r>
      <w:r w:rsidR="00791759">
        <w:rPr>
          <w:b/>
          <w:i/>
          <w:sz w:val="28"/>
        </w:rPr>
        <w:t>3</w:t>
      </w:r>
      <w:r w:rsidR="00977390" w:rsidRPr="00977390">
        <w:rPr>
          <w:b/>
          <w:i/>
          <w:sz w:val="28"/>
        </w:rPr>
        <w:t>029</w:t>
      </w:r>
      <w:r w:rsidR="00977390">
        <w:rPr>
          <w:b/>
          <w:i/>
          <w:sz w:val="28"/>
        </w:rPr>
        <w:t>2</w:t>
      </w:r>
    </w:p>
    <w:p w14:paraId="4BD5D325" w14:textId="7687145F" w:rsidR="00E61721" w:rsidRDefault="0079175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91759">
        <w:rPr>
          <w:rFonts w:ascii="Arial" w:hAnsi="Arial" w:cs="Arial"/>
          <w:b/>
          <w:bCs/>
          <w:sz w:val="24"/>
          <w:lang w:val="it-IT"/>
        </w:rPr>
        <w:t>Athens, Greece, February 27 – March 3rd,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18A1F13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53FFB">
              <w:t>CA_n2A-n66</w:t>
            </w:r>
            <w:r w:rsidR="00791759" w:rsidRPr="00791759">
              <w:t>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3CE2AD4C" w:rsidR="00E61721" w:rsidRDefault="00791759" w:rsidP="00B446BD">
            <w:pPr>
              <w:pStyle w:val="CRCoverPage"/>
              <w:spacing w:after="0"/>
              <w:ind w:left="100"/>
            </w:pPr>
            <w:r>
              <w:t>0</w:t>
            </w:r>
            <w:r w:rsidR="00B446BD">
              <w:t>3</w:t>
            </w:r>
            <w:r w:rsidR="00C02C68">
              <w:t>-</w:t>
            </w:r>
            <w:r w:rsidR="00B446BD">
              <w:t>03</w:t>
            </w:r>
            <w:bookmarkStart w:id="1" w:name="_GoBack"/>
            <w:bookmarkEnd w:id="1"/>
            <w:r w:rsidR="00C02C68">
              <w:t>-202</w:t>
            </w:r>
            <w:r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4E5EF286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B8AE961" w:rsidR="00E61721" w:rsidRDefault="0077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4369FB8" w:rsidR="00E61721" w:rsidRDefault="00ED7B0A">
            <w:pPr>
              <w:pStyle w:val="CRCoverPage"/>
              <w:spacing w:after="0"/>
              <w:rPr>
                <w:b/>
                <w:caps/>
              </w:rPr>
            </w:pPr>
            <w:r>
              <w:t>CA_n2</w:t>
            </w:r>
            <w:r w:rsidR="00895996">
              <w:t>A-</w:t>
            </w:r>
            <w:r w:rsidR="00C53FFB">
              <w:t>n66</w:t>
            </w:r>
            <w:r w:rsidR="00791759">
              <w:t>A-</w:t>
            </w:r>
            <w:r w:rsidR="00895996">
              <w:t>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E78A9" w14:textId="77777777" w:rsidR="00DE434A" w:rsidRDefault="00DE434A">
      <w:pPr>
        <w:spacing w:after="0"/>
      </w:pPr>
      <w:r>
        <w:separator/>
      </w:r>
    </w:p>
  </w:endnote>
  <w:endnote w:type="continuationSeparator" w:id="0">
    <w:p w14:paraId="35AADCBC" w14:textId="77777777" w:rsidR="00DE434A" w:rsidRDefault="00DE43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C8C07" w14:textId="77777777" w:rsidR="00DE434A" w:rsidRDefault="00DE434A">
      <w:pPr>
        <w:spacing w:after="0"/>
      </w:pPr>
      <w:r>
        <w:separator/>
      </w:r>
    </w:p>
  </w:footnote>
  <w:footnote w:type="continuationSeparator" w:id="0">
    <w:p w14:paraId="4086E35D" w14:textId="77777777" w:rsidR="00DE434A" w:rsidRDefault="00DE43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5C04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36CC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77390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2719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46BD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3FFB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E434A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2513C26-6EFB-474F-A186-DBAFFEBE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2023-02-13T22:51:00Z</dcterms:created>
  <dcterms:modified xsi:type="dcterms:W3CDTF">2023-03-03T21:07:00Z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